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E8BB78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5C66CA" w:rsidRPr="005C66CA">
        <w:rPr>
          <w:rFonts w:ascii="Arial" w:hAnsi="Arial" w:cs="Arial"/>
          <w:b/>
          <w:bCs/>
          <w:sz w:val="24"/>
          <w:szCs w:val="24"/>
        </w:rPr>
        <w:t>S2-2506493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6FFBD8B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674BE1">
        <w:rPr>
          <w:rFonts w:ascii="Arial" w:hAnsi="Arial" w:cs="Arial"/>
          <w:b/>
        </w:rPr>
        <w:t>Nokia</w:t>
      </w:r>
      <w:r w:rsidR="003570A7">
        <w:rPr>
          <w:rFonts w:ascii="Arial" w:hAnsi="Arial" w:cs="Arial"/>
          <w:b/>
        </w:rPr>
        <w:t>, T-Mobile</w:t>
      </w:r>
      <w:r w:rsidR="008724BF">
        <w:rPr>
          <w:rFonts w:ascii="Arial" w:hAnsi="Arial" w:cs="Arial"/>
          <w:b/>
        </w:rPr>
        <w:t xml:space="preserve"> USA</w:t>
      </w:r>
    </w:p>
    <w:p w14:paraId="74C363CA" w14:textId="6857868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674BE1">
        <w:rPr>
          <w:rFonts w:ascii="Arial" w:hAnsi="Arial" w:cs="Arial"/>
          <w:b/>
        </w:rPr>
        <w:t>WT#1</w:t>
      </w:r>
      <w:r w:rsidR="00B73563">
        <w:rPr>
          <w:rFonts w:ascii="Arial" w:hAnsi="Arial" w:cs="Arial"/>
          <w:b/>
        </w:rPr>
        <w:t>.2</w:t>
      </w:r>
      <w:r w:rsidR="00674BE1">
        <w:rPr>
          <w:rFonts w:ascii="Arial" w:hAnsi="Arial" w:cs="Arial"/>
          <w:b/>
        </w:rPr>
        <w:t xml:space="preserve">: </w:t>
      </w:r>
      <w:r w:rsidR="009920AB">
        <w:rPr>
          <w:rFonts w:ascii="Arial" w:hAnsi="Arial" w:cs="Arial"/>
          <w:b/>
        </w:rPr>
        <w:t>Proposal</w:t>
      </w:r>
      <w:r w:rsidR="00674BE1">
        <w:rPr>
          <w:rFonts w:ascii="Arial" w:hAnsi="Arial" w:cs="Arial"/>
          <w:b/>
        </w:rPr>
        <w:t xml:space="preserve"> to have a dedicated KI on network slicing</w:t>
      </w:r>
    </w:p>
    <w:p w14:paraId="06D82237" w14:textId="363D990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E5B2D">
        <w:rPr>
          <w:rFonts w:ascii="Arial" w:hAnsi="Arial" w:cs="Arial"/>
          <w:b/>
        </w:rPr>
        <w:t>Discussion</w:t>
      </w:r>
    </w:p>
    <w:p w14:paraId="2EADCBC2" w14:textId="77777777" w:rsidR="005C66CA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5C66CA" w:rsidRPr="005C66CA">
        <w:rPr>
          <w:rFonts w:ascii="Arial" w:hAnsi="Arial" w:cs="Arial"/>
          <w:b/>
        </w:rPr>
        <w:t xml:space="preserve">20.6.1.2 </w:t>
      </w:r>
    </w:p>
    <w:p w14:paraId="5B722301" w14:textId="0A5309D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8152545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</w:t>
      </w:r>
      <w:proofErr w:type="gramStart"/>
      <w:r w:rsidRPr="00F32D6F">
        <w:rPr>
          <w:rFonts w:ascii="Arial" w:hAnsi="Arial" w:cs="Arial"/>
          <w:i/>
        </w:rPr>
        <w:t>contribution:</w:t>
      </w:r>
      <w:proofErr w:type="gramEnd"/>
      <w:r w:rsidRPr="00F32D6F">
        <w:rPr>
          <w:rFonts w:ascii="Arial" w:hAnsi="Arial" w:cs="Arial"/>
          <w:i/>
        </w:rPr>
        <w:t xml:space="preserve"> </w:t>
      </w:r>
      <w:r w:rsidR="00674BE1">
        <w:rPr>
          <w:rFonts w:ascii="Arial" w:hAnsi="Arial" w:cs="Arial"/>
          <w:i/>
        </w:rPr>
        <w:t>proposes to have a dedicated KI on network slicing as part of WT 1.2</w:t>
      </w:r>
    </w:p>
    <w:p w14:paraId="0B224D7B" w14:textId="427F8AEA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2D26EE48" w14:textId="4270CC5B" w:rsidR="00D95872" w:rsidRDefault="22EE69D2" w:rsidP="007F73C9">
      <w:pPr>
        <w:rPr>
          <w:lang w:eastAsia="zh-CN"/>
        </w:rPr>
      </w:pPr>
      <w:bookmarkStart w:id="0" w:name="_Hlk87257355"/>
      <w:r w:rsidRPr="604E4027">
        <w:rPr>
          <w:b/>
          <w:bCs/>
          <w:lang w:eastAsia="zh-CN"/>
        </w:rPr>
        <w:t>Architectural Motivation:</w:t>
      </w:r>
      <w:r w:rsidRPr="604E4027">
        <w:rPr>
          <w:lang w:eastAsia="zh-CN"/>
        </w:rPr>
        <w:t xml:space="preserve"> </w:t>
      </w:r>
      <w:r w:rsidR="07613962" w:rsidRPr="604E4027">
        <w:rPr>
          <w:lang w:eastAsia="zh-CN"/>
        </w:rPr>
        <w:t>The support of network slicing for 6G needs to be defined</w:t>
      </w:r>
      <w:r w:rsidR="62B246B6" w:rsidRPr="604E4027">
        <w:rPr>
          <w:lang w:eastAsia="zh-CN"/>
        </w:rPr>
        <w:t xml:space="preserve"> starting from</w:t>
      </w:r>
      <w:r w:rsidR="0E436F55" w:rsidRPr="604E4027">
        <w:rPr>
          <w:lang w:eastAsia="zh-CN"/>
        </w:rPr>
        <w:t xml:space="preserve"> </w:t>
      </w:r>
      <w:r w:rsidR="07613962" w:rsidRPr="604E4027">
        <w:rPr>
          <w:lang w:eastAsia="zh-CN"/>
        </w:rPr>
        <w:t>the first release</w:t>
      </w:r>
      <w:r w:rsidR="1C4133C8" w:rsidRPr="604E4027">
        <w:rPr>
          <w:lang w:eastAsia="zh-CN"/>
        </w:rPr>
        <w:t xml:space="preserve"> to ensure a suitable migration and evolution path of network slicing based services</w:t>
      </w:r>
      <w:r w:rsidR="07613962" w:rsidRPr="604E4027">
        <w:rPr>
          <w:lang w:eastAsia="zh-CN"/>
        </w:rPr>
        <w:t>. There are a ho</w:t>
      </w:r>
      <w:r w:rsidR="00A21FC6" w:rsidRPr="604E4027">
        <w:rPr>
          <w:lang w:eastAsia="zh-CN"/>
        </w:rPr>
        <w:t>st</w:t>
      </w:r>
      <w:r w:rsidR="07613962" w:rsidRPr="604E4027">
        <w:rPr>
          <w:lang w:eastAsia="zh-CN"/>
        </w:rPr>
        <w:t xml:space="preserve"> of features defined in TS 23.501 and other 5GS </w:t>
      </w:r>
      <w:r w:rsidR="27CC53BC" w:rsidRPr="604E4027">
        <w:rPr>
          <w:lang w:eastAsia="zh-CN"/>
        </w:rPr>
        <w:t>specifications</w:t>
      </w:r>
      <w:r w:rsidR="07613962" w:rsidRPr="604E4027">
        <w:rPr>
          <w:lang w:eastAsia="zh-CN"/>
        </w:rPr>
        <w:t xml:space="preserve"> and it is appropriate to define what the mandatory and optional features to be supported by UEs and networks</w:t>
      </w:r>
      <w:r w:rsidR="00A21FC6" w:rsidRPr="604E4027">
        <w:rPr>
          <w:lang w:eastAsia="zh-CN"/>
        </w:rPr>
        <w:t xml:space="preserve"> are for 6G day one</w:t>
      </w:r>
      <w:r w:rsidR="07613962" w:rsidRPr="604E4027">
        <w:rPr>
          <w:lang w:eastAsia="zh-CN"/>
        </w:rPr>
        <w:t xml:space="preserve">. </w:t>
      </w:r>
      <w:r w:rsidR="27CC53BC" w:rsidRPr="604E4027">
        <w:rPr>
          <w:lang w:eastAsia="zh-CN"/>
        </w:rPr>
        <w:t>Also,</w:t>
      </w:r>
      <w:r w:rsidR="07613962" w:rsidRPr="604E4027">
        <w:rPr>
          <w:lang w:eastAsia="zh-CN"/>
        </w:rPr>
        <w:t xml:space="preserve"> opportunities for monetization </w:t>
      </w:r>
      <w:r w:rsidR="5096ED60" w:rsidRPr="604E4027">
        <w:rPr>
          <w:lang w:eastAsia="zh-CN"/>
        </w:rPr>
        <w:t>and/</w:t>
      </w:r>
      <w:r w:rsidR="07613962" w:rsidRPr="604E4027">
        <w:rPr>
          <w:lang w:eastAsia="zh-CN"/>
        </w:rPr>
        <w:t xml:space="preserve">or other improvements that were not </w:t>
      </w:r>
      <w:r w:rsidR="09BC6DC0" w:rsidRPr="604E4027">
        <w:rPr>
          <w:lang w:eastAsia="zh-CN"/>
        </w:rPr>
        <w:t>explored</w:t>
      </w:r>
      <w:r w:rsidR="07613962" w:rsidRPr="604E4027">
        <w:rPr>
          <w:lang w:eastAsia="zh-CN"/>
        </w:rPr>
        <w:t xml:space="preserve"> in 5GS</w:t>
      </w:r>
      <w:r w:rsidR="09BC6DC0" w:rsidRPr="604E4027">
        <w:rPr>
          <w:lang w:eastAsia="zh-CN"/>
        </w:rPr>
        <w:t>,</w:t>
      </w:r>
      <w:r w:rsidR="07613962" w:rsidRPr="604E4027">
        <w:rPr>
          <w:lang w:eastAsia="zh-CN"/>
        </w:rPr>
        <w:t xml:space="preserve"> may be discussed</w:t>
      </w:r>
      <w:r w:rsidR="00A21FC6" w:rsidRPr="604E4027">
        <w:rPr>
          <w:lang w:eastAsia="zh-CN"/>
        </w:rPr>
        <w:t>, learning from the admittedly limited 5G SA deployment experience so far</w:t>
      </w:r>
      <w:r w:rsidR="61D97062" w:rsidRPr="604E4027">
        <w:rPr>
          <w:lang w:eastAsia="zh-CN"/>
        </w:rPr>
        <w:t>, and based on proposals and contributions from ecosystem members</w:t>
      </w:r>
      <w:r w:rsidR="28374CA5" w:rsidRPr="604E4027">
        <w:rPr>
          <w:lang w:eastAsia="zh-CN"/>
        </w:rPr>
        <w:t xml:space="preserve">. </w:t>
      </w:r>
      <w:r w:rsidR="4FF36F2E" w:rsidRPr="604E4027">
        <w:rPr>
          <w:lang w:eastAsia="zh-CN"/>
        </w:rPr>
        <w:t>F</w:t>
      </w:r>
      <w:r w:rsidR="28374CA5" w:rsidRPr="604E4027">
        <w:rPr>
          <w:lang w:eastAsia="zh-CN"/>
        </w:rPr>
        <w:t>or these features</w:t>
      </w:r>
      <w:r w:rsidR="2526034E" w:rsidRPr="604E4027">
        <w:rPr>
          <w:lang w:eastAsia="zh-CN"/>
        </w:rPr>
        <w:t xml:space="preserve"> also,</w:t>
      </w:r>
      <w:r w:rsidR="28374CA5" w:rsidRPr="604E4027">
        <w:rPr>
          <w:lang w:eastAsia="zh-CN"/>
        </w:rPr>
        <w:t xml:space="preserve"> a decision should be made on whether they are mandatory or optional to support by UEs and </w:t>
      </w:r>
      <w:r w:rsidR="110C09E3" w:rsidRPr="604E4027">
        <w:rPr>
          <w:lang w:eastAsia="zh-CN"/>
        </w:rPr>
        <w:t>n</w:t>
      </w:r>
      <w:r w:rsidR="28374CA5" w:rsidRPr="604E4027">
        <w:rPr>
          <w:lang w:eastAsia="zh-CN"/>
        </w:rPr>
        <w:t>etworks</w:t>
      </w:r>
      <w:r w:rsidR="07613962" w:rsidRPr="604E4027">
        <w:rPr>
          <w:lang w:eastAsia="zh-CN"/>
        </w:rPr>
        <w:t xml:space="preserve">. The </w:t>
      </w:r>
      <w:r w:rsidR="27CC53BC" w:rsidRPr="604E4027">
        <w:rPr>
          <w:lang w:eastAsia="zh-CN"/>
        </w:rPr>
        <w:t>Interworking</w:t>
      </w:r>
      <w:r w:rsidR="07613962" w:rsidRPr="604E4027">
        <w:rPr>
          <w:lang w:eastAsia="zh-CN"/>
        </w:rPr>
        <w:t xml:space="preserve"> with 5GS needs to be clarified if any difference existed</w:t>
      </w:r>
      <w:r w:rsidR="00A21FC6" w:rsidRPr="604E4027">
        <w:rPr>
          <w:lang w:eastAsia="zh-CN"/>
        </w:rPr>
        <w:t xml:space="preserve"> with the way network slicing operates in 5GS</w:t>
      </w:r>
      <w:r w:rsidR="07613962" w:rsidRPr="604E4027">
        <w:rPr>
          <w:lang w:eastAsia="zh-CN"/>
        </w:rPr>
        <w:t xml:space="preserve">. </w:t>
      </w:r>
    </w:p>
    <w:p w14:paraId="6EB163CC" w14:textId="1622EE9B" w:rsidR="007F73C9" w:rsidRDefault="22EE69D2" w:rsidP="007F73C9">
      <w:pPr>
        <w:rPr>
          <w:lang w:eastAsia="zh-CN"/>
        </w:rPr>
      </w:pPr>
      <w:bookmarkStart w:id="1" w:name="_Hlk202272316"/>
      <w:r w:rsidRPr="604E4027">
        <w:rPr>
          <w:b/>
          <w:bCs/>
          <w:lang w:eastAsia="zh-CN"/>
        </w:rPr>
        <w:t>Gap Analysis:</w:t>
      </w:r>
      <w:r w:rsidRPr="604E4027">
        <w:rPr>
          <w:lang w:eastAsia="zh-CN"/>
        </w:rPr>
        <w:t xml:space="preserve"> </w:t>
      </w:r>
      <w:r w:rsidR="07613962" w:rsidRPr="604E4027">
        <w:rPr>
          <w:lang w:eastAsia="zh-CN"/>
        </w:rPr>
        <w:t xml:space="preserve">The KI </w:t>
      </w:r>
      <w:r w:rsidR="29F7B602" w:rsidRPr="604E4027">
        <w:rPr>
          <w:lang w:eastAsia="zh-CN"/>
        </w:rPr>
        <w:t xml:space="preserve">will discuss </w:t>
      </w:r>
      <w:r w:rsidR="07613962" w:rsidRPr="604E4027">
        <w:rPr>
          <w:lang w:eastAsia="zh-CN"/>
        </w:rPr>
        <w:t xml:space="preserve">whether any change needs to be made to the way network slicing </w:t>
      </w:r>
      <w:r w:rsidR="00A21FC6" w:rsidRPr="604E4027">
        <w:rPr>
          <w:lang w:eastAsia="zh-CN"/>
        </w:rPr>
        <w:t>operates in 6G</w:t>
      </w:r>
      <w:r w:rsidR="7F148779" w:rsidRPr="604E4027">
        <w:rPr>
          <w:lang w:eastAsia="zh-CN"/>
        </w:rPr>
        <w:t xml:space="preserve"> compared to 5G </w:t>
      </w:r>
      <w:r w:rsidR="0051523F" w:rsidRPr="604E4027">
        <w:rPr>
          <w:lang w:eastAsia="zh-CN"/>
        </w:rPr>
        <w:t>functionality</w:t>
      </w:r>
      <w:r w:rsidR="00A21FC6" w:rsidRPr="604E4027">
        <w:rPr>
          <w:lang w:eastAsia="zh-CN"/>
        </w:rPr>
        <w:t>.</w:t>
      </w:r>
      <w:r w:rsidR="29F7B602" w:rsidRPr="604E4027">
        <w:rPr>
          <w:lang w:eastAsia="zh-CN"/>
        </w:rPr>
        <w:t xml:space="preserve"> </w:t>
      </w:r>
      <w:r w:rsidR="07613962" w:rsidRPr="604E4027">
        <w:rPr>
          <w:lang w:eastAsia="zh-CN"/>
        </w:rPr>
        <w:t>This may also have dependencies on whether SM or MM</w:t>
      </w:r>
      <w:r w:rsidR="3F48ED36" w:rsidRPr="604E4027">
        <w:rPr>
          <w:lang w:eastAsia="zh-CN"/>
        </w:rPr>
        <w:t xml:space="preserve"> procedures (including existence of new NFs or evolution of current NFs)</w:t>
      </w:r>
      <w:r w:rsidR="29F7B602" w:rsidRPr="604E4027">
        <w:rPr>
          <w:lang w:eastAsia="zh-CN"/>
        </w:rPr>
        <w:t xml:space="preserve"> or any applicable APIs</w:t>
      </w:r>
      <w:r w:rsidR="07613962" w:rsidRPr="604E4027">
        <w:rPr>
          <w:lang w:eastAsia="zh-CN"/>
        </w:rPr>
        <w:t xml:space="preserve"> underwent any changes in </w:t>
      </w:r>
      <w:r w:rsidR="29F7B602" w:rsidRPr="604E4027">
        <w:rPr>
          <w:lang w:eastAsia="zh-CN"/>
        </w:rPr>
        <w:t>6</w:t>
      </w:r>
      <w:r w:rsidR="07613962" w:rsidRPr="604E4027">
        <w:rPr>
          <w:lang w:eastAsia="zh-CN"/>
        </w:rPr>
        <w:t>G which at present is unknown.</w:t>
      </w:r>
      <w:r w:rsidR="5A95DB86" w:rsidRPr="604E4027">
        <w:rPr>
          <w:lang w:eastAsia="zh-CN"/>
        </w:rPr>
        <w:t xml:space="preserve"> It is also quite important to have a look at ways the monetization of network slicing can be </w:t>
      </w:r>
      <w:r w:rsidR="71E72320" w:rsidRPr="604E4027">
        <w:rPr>
          <w:lang w:eastAsia="zh-CN"/>
        </w:rPr>
        <w:t>improved</w:t>
      </w:r>
      <w:r w:rsidR="5A95DB86" w:rsidRPr="604E4027">
        <w:rPr>
          <w:lang w:eastAsia="zh-CN"/>
        </w:rPr>
        <w:t xml:space="preserve"> </w:t>
      </w:r>
      <w:r w:rsidR="3A4EF5E6" w:rsidRPr="604E4027">
        <w:rPr>
          <w:lang w:eastAsia="zh-CN"/>
        </w:rPr>
        <w:t xml:space="preserve">or achieved </w:t>
      </w:r>
      <w:r w:rsidR="5A95DB86" w:rsidRPr="604E4027">
        <w:rPr>
          <w:lang w:eastAsia="zh-CN"/>
        </w:rPr>
        <w:t xml:space="preserve">(which may entail a greater degree of interaction with the end users, or more </w:t>
      </w:r>
      <w:r w:rsidR="0D521E98" w:rsidRPr="604E4027">
        <w:rPr>
          <w:lang w:eastAsia="zh-CN"/>
        </w:rPr>
        <w:t>dynamic</w:t>
      </w:r>
      <w:r w:rsidR="5A95DB86" w:rsidRPr="604E4027">
        <w:rPr>
          <w:lang w:eastAsia="zh-CN"/>
        </w:rPr>
        <w:t xml:space="preserve"> or</w:t>
      </w:r>
      <w:r w:rsidR="073B581F" w:rsidRPr="604E4027">
        <w:rPr>
          <w:lang w:eastAsia="zh-CN"/>
        </w:rPr>
        <w:t xml:space="preserve"> more</w:t>
      </w:r>
      <w:r w:rsidR="5A95DB86" w:rsidRPr="604E4027">
        <w:rPr>
          <w:lang w:eastAsia="zh-CN"/>
        </w:rPr>
        <w:t xml:space="preserve"> granular control of the</w:t>
      </w:r>
      <w:r w:rsidR="60C22019" w:rsidRPr="604E4027">
        <w:rPr>
          <w:lang w:eastAsia="zh-CN"/>
        </w:rPr>
        <w:t xml:space="preserve"> network slices deployment and </w:t>
      </w:r>
      <w:r w:rsidR="645A2300" w:rsidRPr="604E4027">
        <w:rPr>
          <w:lang w:eastAsia="zh-CN"/>
        </w:rPr>
        <w:t xml:space="preserve">more streamlined </w:t>
      </w:r>
      <w:r w:rsidR="60C22019" w:rsidRPr="604E4027">
        <w:rPr>
          <w:lang w:eastAsia="zh-CN"/>
        </w:rPr>
        <w:t>operations</w:t>
      </w:r>
      <w:r w:rsidR="72E007C6" w:rsidRPr="604E4027">
        <w:rPr>
          <w:lang w:eastAsia="zh-CN"/>
        </w:rPr>
        <w:t>)</w:t>
      </w:r>
      <w:r w:rsidR="60C22019" w:rsidRPr="604E4027">
        <w:rPr>
          <w:lang w:eastAsia="zh-CN"/>
        </w:rPr>
        <w:t>.</w:t>
      </w:r>
    </w:p>
    <w:bookmarkEnd w:id="1"/>
    <w:p w14:paraId="5B4366C4" w14:textId="59E55F43" w:rsidR="000B3DD1" w:rsidRDefault="000B3DD1" w:rsidP="604E4027">
      <w:pPr>
        <w:rPr>
          <w:lang w:eastAsia="zh-CN"/>
        </w:rPr>
      </w:pPr>
      <w:r w:rsidRPr="604E4027">
        <w:rPr>
          <w:b/>
          <w:bCs/>
          <w:lang w:eastAsia="zh-CN"/>
        </w:rPr>
        <w:t>Technical Impact:</w:t>
      </w:r>
      <w:r w:rsidRPr="604E4027">
        <w:rPr>
          <w:lang w:eastAsia="zh-CN"/>
        </w:rPr>
        <w:t xml:space="preserve"> </w:t>
      </w:r>
    </w:p>
    <w:p w14:paraId="3037F682" w14:textId="137F856F" w:rsidR="000B3DD1" w:rsidRDefault="000B3DD1" w:rsidP="604E4027">
      <w:pPr>
        <w:numPr>
          <w:ilvl w:val="0"/>
          <w:numId w:val="11"/>
        </w:numPr>
        <w:rPr>
          <w:lang w:eastAsia="zh-CN"/>
        </w:rPr>
      </w:pPr>
      <w:r w:rsidRPr="604E4027">
        <w:rPr>
          <w:lang w:eastAsia="zh-CN"/>
        </w:rPr>
        <w:t xml:space="preserve">Overall system architecture </w:t>
      </w:r>
      <w:r w:rsidR="00674BE1" w:rsidRPr="604E4027">
        <w:rPr>
          <w:lang w:eastAsia="zh-CN"/>
        </w:rPr>
        <w:t xml:space="preserve">impact may be expected mainly </w:t>
      </w:r>
      <w:r w:rsidR="00587D7B" w:rsidRPr="604E4027">
        <w:rPr>
          <w:lang w:eastAsia="zh-CN"/>
        </w:rPr>
        <w:t>from</w:t>
      </w:r>
      <w:r w:rsidR="00674BE1" w:rsidRPr="604E4027">
        <w:rPr>
          <w:lang w:eastAsia="zh-CN"/>
        </w:rPr>
        <w:t xml:space="preserve"> the impact on procedures (e.g. in the event MM or SM underwent any changes that could impact network slicing</w:t>
      </w:r>
      <w:r w:rsidR="00F170BB" w:rsidRPr="604E4027">
        <w:rPr>
          <w:lang w:eastAsia="zh-CN"/>
        </w:rPr>
        <w:t xml:space="preserve"> features</w:t>
      </w:r>
      <w:r w:rsidR="00587D7B" w:rsidRPr="604E4027">
        <w:rPr>
          <w:lang w:eastAsia="zh-CN"/>
        </w:rPr>
        <w:t>).</w:t>
      </w:r>
    </w:p>
    <w:p w14:paraId="77709690" w14:textId="7BF6CFC5" w:rsidR="000B3DD1" w:rsidRDefault="000B3DD1">
      <w:pPr>
        <w:pStyle w:val="ListParagraph"/>
        <w:numPr>
          <w:ilvl w:val="0"/>
          <w:numId w:val="11"/>
        </w:numPr>
        <w:rPr>
          <w:lang w:eastAsia="zh-CN"/>
        </w:rPr>
      </w:pPr>
      <w:r w:rsidRPr="604E4027">
        <w:rPr>
          <w:lang w:eastAsia="zh-CN"/>
        </w:rPr>
        <w:t xml:space="preserve">Interaction between </w:t>
      </w:r>
      <w:r w:rsidR="00106BDC" w:rsidRPr="604E4027">
        <w:rPr>
          <w:lang w:eastAsia="zh-CN"/>
        </w:rPr>
        <w:t xml:space="preserve">RAN and </w:t>
      </w:r>
      <w:r w:rsidR="00F170BB" w:rsidRPr="604E4027">
        <w:rPr>
          <w:lang w:eastAsia="zh-CN"/>
        </w:rPr>
        <w:t>CN</w:t>
      </w:r>
      <w:r w:rsidR="00587D7B" w:rsidRPr="604E4027">
        <w:rPr>
          <w:lang w:eastAsia="zh-CN"/>
        </w:rPr>
        <w:t xml:space="preserve">, between UE and network and between CN NFs, if any enhancement is </w:t>
      </w:r>
      <w:r w:rsidR="00F170BB" w:rsidRPr="604E4027">
        <w:rPr>
          <w:lang w:eastAsia="zh-CN"/>
        </w:rPr>
        <w:t>required</w:t>
      </w:r>
      <w:r w:rsidR="00587D7B" w:rsidRPr="604E4027">
        <w:rPr>
          <w:lang w:eastAsia="zh-CN"/>
        </w:rPr>
        <w:t xml:space="preserve"> modifying the existing interactions.</w:t>
      </w:r>
    </w:p>
    <w:p w14:paraId="56218D5C" w14:textId="73C15C58" w:rsidR="000B3DD1" w:rsidRDefault="1BE195C5" w:rsidP="000B3DD1">
      <w:pPr>
        <w:pStyle w:val="ListParagraph"/>
        <w:numPr>
          <w:ilvl w:val="0"/>
          <w:numId w:val="11"/>
        </w:numPr>
        <w:rPr>
          <w:lang w:eastAsia="zh-CN"/>
        </w:rPr>
      </w:pPr>
      <w:r w:rsidRPr="604E4027">
        <w:rPr>
          <w:lang w:eastAsia="zh-CN"/>
        </w:rPr>
        <w:t>Interworking</w:t>
      </w:r>
      <w:r w:rsidR="5D9C95FB" w:rsidRPr="604E4027">
        <w:rPr>
          <w:lang w:eastAsia="zh-CN"/>
        </w:rPr>
        <w:t xml:space="preserve"> and</w:t>
      </w:r>
      <w:r w:rsidRPr="604E4027">
        <w:rPr>
          <w:lang w:eastAsia="zh-CN"/>
        </w:rPr>
        <w:t xml:space="preserve"> migration</w:t>
      </w:r>
      <w:r w:rsidR="07613962" w:rsidRPr="604E4027">
        <w:rPr>
          <w:lang w:eastAsia="zh-CN"/>
        </w:rPr>
        <w:t xml:space="preserve"> </w:t>
      </w:r>
      <w:r w:rsidR="5D9C95FB" w:rsidRPr="604E4027">
        <w:rPr>
          <w:lang w:eastAsia="zh-CN"/>
        </w:rPr>
        <w:t>may be</w:t>
      </w:r>
      <w:r w:rsidR="07613962" w:rsidRPr="604E4027">
        <w:rPr>
          <w:lang w:eastAsia="zh-CN"/>
        </w:rPr>
        <w:t xml:space="preserve"> impacted</w:t>
      </w:r>
    </w:p>
    <w:p w14:paraId="39A7722C" w14:textId="1F5DFC20" w:rsidR="058A34CF" w:rsidRDefault="058A34CF" w:rsidP="26ECEE7B">
      <w:pPr>
        <w:pStyle w:val="ListParagraph"/>
        <w:numPr>
          <w:ilvl w:val="0"/>
          <w:numId w:val="11"/>
        </w:numPr>
        <w:rPr>
          <w:lang w:eastAsia="zh-CN"/>
        </w:rPr>
      </w:pPr>
      <w:r w:rsidRPr="604E4027">
        <w:rPr>
          <w:lang w:eastAsia="zh-CN"/>
        </w:rPr>
        <w:t>If new features are defined, these may impact UE, CN and RAN.</w:t>
      </w:r>
    </w:p>
    <w:p w14:paraId="4C00ED9B" w14:textId="58B79FC7" w:rsidR="005C66CA" w:rsidRPr="005C66CA" w:rsidRDefault="005C66CA" w:rsidP="005C66CA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Proposal:</w:t>
      </w:r>
    </w:p>
    <w:p w14:paraId="227185A3" w14:textId="6BDCC966" w:rsidR="00EA61AE" w:rsidRDefault="00B73563" w:rsidP="007D5496">
      <w:pPr>
        <w:rPr>
          <w:lang w:eastAsia="zh-CN"/>
        </w:rPr>
      </w:pPr>
      <w:r>
        <w:rPr>
          <w:lang w:eastAsia="zh-CN"/>
        </w:rPr>
        <w:t>It is proposed to add th</w:t>
      </w:r>
      <w:r w:rsidR="005C66CA">
        <w:rPr>
          <w:lang w:eastAsia="zh-CN"/>
        </w:rPr>
        <w:t>i</w:t>
      </w:r>
      <w:r>
        <w:rPr>
          <w:lang w:eastAsia="zh-CN"/>
        </w:rPr>
        <w:t>s text to TR 23.801-01</w:t>
      </w:r>
    </w:p>
    <w:p w14:paraId="0BBAC50A" w14:textId="092D63B5" w:rsidR="00EA61AE" w:rsidRPr="00053F6B" w:rsidRDefault="00EA61AE" w:rsidP="00EA61A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DA4952">
        <w:rPr>
          <w:rFonts w:ascii="Arial" w:hAnsi="Arial" w:cs="Arial"/>
          <w:color w:val="FF0000"/>
          <w:sz w:val="36"/>
          <w:szCs w:val="36"/>
        </w:rPr>
        <w:t xml:space="preserve"> </w:t>
      </w:r>
      <w:r w:rsidR="00461132">
        <w:rPr>
          <w:rFonts w:ascii="Arial" w:hAnsi="Arial" w:cs="Arial"/>
          <w:color w:val="FF0000"/>
          <w:sz w:val="36"/>
          <w:szCs w:val="36"/>
        </w:rPr>
        <w:t>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1725C5D6" w14:textId="77777777" w:rsidR="00EA61AE" w:rsidRDefault="00EA61AE" w:rsidP="00EA61AE">
      <w:pPr>
        <w:rPr>
          <w:lang w:eastAsia="zh-CN"/>
        </w:rPr>
      </w:pPr>
    </w:p>
    <w:p w14:paraId="1F2354DF" w14:textId="20B25FC0" w:rsidR="00EA61AE" w:rsidRPr="00E96F69" w:rsidRDefault="00EA61AE" w:rsidP="00EA61AE">
      <w:pPr>
        <w:pStyle w:val="Heading1"/>
        <w:rPr>
          <w:rFonts w:cs="Arial"/>
          <w:sz w:val="32"/>
          <w:szCs w:val="32"/>
        </w:rPr>
      </w:pPr>
      <w:r>
        <w:t>Annex A.X</w:t>
      </w:r>
      <w:r w:rsidRPr="604E4027">
        <w:rPr>
          <w:rFonts w:cs="Arial"/>
          <w:sz w:val="32"/>
          <w:szCs w:val="32"/>
        </w:rPr>
        <w:t>. WT#1.</w:t>
      </w:r>
      <w:proofErr w:type="gramStart"/>
      <w:r w:rsidRPr="604E4027">
        <w:rPr>
          <w:rFonts w:cs="Arial"/>
          <w:sz w:val="32"/>
          <w:szCs w:val="32"/>
        </w:rPr>
        <w:t>2.a</w:t>
      </w:r>
      <w:proofErr w:type="gramEnd"/>
      <w:r w:rsidRPr="604E4027">
        <w:rPr>
          <w:rFonts w:cs="Arial"/>
          <w:sz w:val="32"/>
          <w:szCs w:val="32"/>
        </w:rPr>
        <w:t xml:space="preserve"> </w:t>
      </w:r>
      <w:proofErr w:type="gramStart"/>
      <w:r w:rsidR="1DCFADB4" w:rsidRPr="604E4027">
        <w:rPr>
          <w:rFonts w:cs="Arial"/>
          <w:sz w:val="32"/>
          <w:szCs w:val="32"/>
        </w:rPr>
        <w:t>On</w:t>
      </w:r>
      <w:proofErr w:type="gramEnd"/>
      <w:r w:rsidR="1DCFADB4" w:rsidRPr="604E4027">
        <w:rPr>
          <w:rFonts w:cs="Arial"/>
          <w:sz w:val="32"/>
          <w:szCs w:val="32"/>
        </w:rPr>
        <w:t xml:space="preserve"> the support of Network Slicing</w:t>
      </w:r>
    </w:p>
    <w:p w14:paraId="093396BA" w14:textId="2DF3048B" w:rsidR="00001989" w:rsidRDefault="00001989" w:rsidP="00001989">
      <w:pPr>
        <w:pStyle w:val="B1"/>
      </w:pPr>
      <w:r>
        <w:t>This work task aims at:</w:t>
      </w:r>
    </w:p>
    <w:p w14:paraId="0F4A1F3A" w14:textId="512693E7" w:rsidR="00461132" w:rsidRPr="00106BDC" w:rsidRDefault="6D9B093D" w:rsidP="00461132">
      <w:pPr>
        <w:pStyle w:val="B1"/>
        <w:rPr>
          <w:lang w:val="en-US" w:eastAsia="zh-CN"/>
        </w:rPr>
      </w:pPr>
      <w:r>
        <w:t>a)</w:t>
      </w:r>
      <w:r w:rsidR="000942B3">
        <w:tab/>
      </w:r>
      <w:r w:rsidR="00461132">
        <w:t>Identifying the set of network slicing features specified in TS 23.501 and other 5GS specifications in SA2 remit to be supported in the initial release of 6G specifications.</w:t>
      </w:r>
    </w:p>
    <w:p w14:paraId="78088C38" w14:textId="36C25AF1" w:rsidR="00461132" w:rsidRDefault="60A2A23E" w:rsidP="00461132">
      <w:pPr>
        <w:pStyle w:val="B1"/>
        <w:rPr>
          <w:lang w:val="en-US" w:eastAsia="zh-CN"/>
        </w:rPr>
      </w:pPr>
      <w:r w:rsidRPr="604E4027">
        <w:rPr>
          <w:lang w:val="en-US" w:eastAsia="zh-CN"/>
        </w:rPr>
        <w:t>b</w:t>
      </w:r>
      <w:r w:rsidR="6D9B093D" w:rsidRPr="604E4027">
        <w:rPr>
          <w:lang w:val="en-US" w:eastAsia="zh-CN"/>
        </w:rPr>
        <w:t>)</w:t>
      </w:r>
      <w:r w:rsidR="000942B3">
        <w:tab/>
      </w:r>
      <w:r w:rsidR="00461132" w:rsidRPr="604E4027">
        <w:rPr>
          <w:lang w:val="en-US" w:eastAsia="zh-CN"/>
        </w:rPr>
        <w:t>Identifying any</w:t>
      </w:r>
      <w:r w:rsidR="296C0AC5" w:rsidRPr="604E4027">
        <w:rPr>
          <w:lang w:val="en-US" w:eastAsia="zh-CN"/>
        </w:rPr>
        <w:t xml:space="preserve"> possible</w:t>
      </w:r>
      <w:r w:rsidR="00461132" w:rsidRPr="604E4027">
        <w:rPr>
          <w:lang w:val="en-US" w:eastAsia="zh-CN"/>
        </w:rPr>
        <w:t xml:space="preserve"> enhancements of the network slicing features identified in point </w:t>
      </w:r>
      <w:proofErr w:type="gramStart"/>
      <w:r w:rsidR="00461132" w:rsidRPr="604E4027">
        <w:rPr>
          <w:lang w:val="en-US" w:eastAsia="zh-CN"/>
        </w:rPr>
        <w:t>a)  above</w:t>
      </w:r>
      <w:proofErr w:type="gramEnd"/>
      <w:r w:rsidR="00461132" w:rsidRPr="604E4027">
        <w:rPr>
          <w:lang w:val="en-US" w:eastAsia="zh-CN"/>
        </w:rPr>
        <w:t xml:space="preserve"> and any new network slicing features in the first release of 6G e.g. to improve monetization and operations by e.g. service/connectivity type selection by the user, service </w:t>
      </w:r>
      <w:proofErr w:type="gramStart"/>
      <w:r w:rsidR="00461132" w:rsidRPr="604E4027">
        <w:rPr>
          <w:lang w:val="en-US" w:eastAsia="zh-CN"/>
        </w:rPr>
        <w:t>activation notification</w:t>
      </w:r>
      <w:proofErr w:type="gramEnd"/>
      <w:r w:rsidR="00461132" w:rsidRPr="604E4027">
        <w:rPr>
          <w:lang w:val="en-US" w:eastAsia="zh-CN"/>
        </w:rPr>
        <w:t>/advice, or to improve operational aspects of network slicing in 6G.</w:t>
      </w:r>
    </w:p>
    <w:p w14:paraId="696B108F" w14:textId="31B51A6F" w:rsidR="6E5208B3" w:rsidRDefault="6E5208B3" w:rsidP="604E4027">
      <w:pPr>
        <w:pStyle w:val="B1"/>
        <w:rPr>
          <w:lang w:val="en-US" w:eastAsia="zh-CN"/>
        </w:rPr>
      </w:pPr>
      <w:r w:rsidRPr="604E4027">
        <w:rPr>
          <w:lang w:val="en-US" w:eastAsia="zh-CN"/>
        </w:rPr>
        <w:lastRenderedPageBreak/>
        <w:t>c)</w:t>
      </w:r>
      <w:r>
        <w:tab/>
      </w:r>
      <w:r w:rsidRPr="604E4027">
        <w:rPr>
          <w:lang w:val="en-US" w:eastAsia="zh-CN"/>
        </w:rPr>
        <w:t xml:space="preserve">Identifying which of the </w:t>
      </w:r>
      <w:r w:rsidR="0C9E59ED" w:rsidRPr="604E4027">
        <w:rPr>
          <w:lang w:val="en-US" w:eastAsia="zh-CN"/>
        </w:rPr>
        <w:t xml:space="preserve">network slicing </w:t>
      </w:r>
      <w:r w:rsidRPr="604E4027">
        <w:rPr>
          <w:lang w:val="en-US" w:eastAsia="zh-CN"/>
        </w:rPr>
        <w:t>feature</w:t>
      </w:r>
      <w:r w:rsidRPr="00B73563">
        <w:rPr>
          <w:lang w:val="en-US" w:eastAsia="zh-CN"/>
        </w:rPr>
        <w:t>s</w:t>
      </w:r>
      <w:r w:rsidR="003570A7" w:rsidRPr="00B73563">
        <w:rPr>
          <w:lang w:val="en-US" w:eastAsia="zh-CN"/>
        </w:rPr>
        <w:t xml:space="preserve"> from the optional 5G network slicing features ported to 6G and the newly defined 6G network slicing features</w:t>
      </w:r>
      <w:r w:rsidRPr="00B73563">
        <w:rPr>
          <w:lang w:val="en-US" w:eastAsia="zh-CN"/>
        </w:rPr>
        <w:t xml:space="preserve"> are mandatory or optional to be supported </w:t>
      </w:r>
      <w:r w:rsidR="2D03E508" w:rsidRPr="00B73563">
        <w:rPr>
          <w:lang w:val="en-US" w:eastAsia="zh-CN"/>
        </w:rPr>
        <w:t>in</w:t>
      </w:r>
      <w:r w:rsidRPr="00B73563">
        <w:rPr>
          <w:lang w:val="en-US" w:eastAsia="zh-CN"/>
        </w:rPr>
        <w:t xml:space="preserve"> the UE and which are mandatory or optional to be supported </w:t>
      </w:r>
      <w:r w:rsidR="5C9D1287" w:rsidRPr="00B73563">
        <w:rPr>
          <w:lang w:val="en-US" w:eastAsia="zh-CN"/>
        </w:rPr>
        <w:t>in the net</w:t>
      </w:r>
      <w:r w:rsidR="5C9D1287" w:rsidRPr="604E4027">
        <w:rPr>
          <w:lang w:val="en-US" w:eastAsia="zh-CN"/>
        </w:rPr>
        <w:t>work.</w:t>
      </w:r>
    </w:p>
    <w:p w14:paraId="7AF84749" w14:textId="40BE535B" w:rsidR="00461132" w:rsidRDefault="6D9B093D" w:rsidP="00461132">
      <w:pPr>
        <w:pStyle w:val="B1"/>
        <w:rPr>
          <w:lang w:val="en-US" w:eastAsia="zh-CN"/>
        </w:rPr>
      </w:pPr>
      <w:r w:rsidRPr="604E4027">
        <w:rPr>
          <w:lang w:val="en-US" w:eastAsia="zh-CN"/>
        </w:rPr>
        <w:t>d)</w:t>
      </w:r>
      <w:r w:rsidR="000942B3">
        <w:tab/>
      </w:r>
      <w:r w:rsidR="00461132" w:rsidRPr="604E4027">
        <w:rPr>
          <w:lang w:val="en-US" w:eastAsia="zh-CN"/>
        </w:rPr>
        <w:t>Studying any required changes to slicing procedures and features needed due to e.g. changes in MM and SM procedures in 6G and/or due to changes in the architecture (e.g. due to new NFs).</w:t>
      </w:r>
    </w:p>
    <w:p w14:paraId="554290A5" w14:textId="14CDDF6A" w:rsidR="00461132" w:rsidRPr="00106BDC" w:rsidRDefault="6FC918BD" w:rsidP="00461132">
      <w:pPr>
        <w:pStyle w:val="B1"/>
        <w:rPr>
          <w:lang w:val="en-US" w:eastAsia="zh-CN"/>
        </w:rPr>
      </w:pPr>
      <w:r w:rsidRPr="604E4027">
        <w:rPr>
          <w:lang w:val="en-US" w:eastAsia="zh-CN"/>
        </w:rPr>
        <w:t>e)</w:t>
      </w:r>
      <w:r w:rsidR="00461132">
        <w:tab/>
      </w:r>
      <w:r w:rsidR="00461132" w:rsidRPr="604E4027">
        <w:rPr>
          <w:lang w:val="en-US" w:eastAsia="zh-CN"/>
        </w:rPr>
        <w:t xml:space="preserve">Studying the impact on migration and interworking </w:t>
      </w:r>
      <w:r w:rsidR="527C2B92" w:rsidRPr="604E4027">
        <w:rPr>
          <w:lang w:val="en-US" w:eastAsia="zh-CN"/>
        </w:rPr>
        <w:t xml:space="preserve">with 5GS for any modified or newly introduced network slicing features. </w:t>
      </w:r>
    </w:p>
    <w:p w14:paraId="7FADE774" w14:textId="77777777" w:rsidR="00E45836" w:rsidRDefault="00E45836" w:rsidP="00E45836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654CBEB" w14:textId="7C024F6C" w:rsidR="00EA61AE" w:rsidRPr="00053F6B" w:rsidRDefault="00EA61AE" w:rsidP="00E45836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604E4027">
        <w:rPr>
          <w:rFonts w:ascii="Arial" w:hAnsi="Arial" w:cs="Arial"/>
          <w:color w:val="FF0000"/>
          <w:sz w:val="36"/>
          <w:szCs w:val="36"/>
        </w:rPr>
        <w:t>**** Second Change</w:t>
      </w:r>
      <w:r w:rsidR="00461132" w:rsidRPr="604E4027"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604E4027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1E1FAB59" w14:textId="77777777" w:rsidR="00EA61AE" w:rsidRDefault="00EA61AE" w:rsidP="00EA61AE">
      <w:pPr>
        <w:rPr>
          <w:lang w:eastAsia="zh-CN"/>
        </w:rPr>
      </w:pPr>
    </w:p>
    <w:p w14:paraId="3FFD38EB" w14:textId="0595DE6B" w:rsidR="00EA61AE" w:rsidRPr="00E96F69" w:rsidRDefault="00EA61AE" w:rsidP="00EA61AE">
      <w:pPr>
        <w:pStyle w:val="Heading1"/>
        <w:rPr>
          <w:rFonts w:cs="Arial"/>
          <w:sz w:val="32"/>
          <w:szCs w:val="32"/>
        </w:rPr>
      </w:pPr>
      <w:r w:rsidRPr="604E4027">
        <w:rPr>
          <w:rFonts w:cs="Arial"/>
          <w:sz w:val="32"/>
          <w:szCs w:val="32"/>
        </w:rPr>
        <w:t xml:space="preserve">5.X. </w:t>
      </w:r>
      <w:r>
        <w:t xml:space="preserve">Key Issue #X: On the </w:t>
      </w:r>
      <w:r w:rsidR="7F0772EA">
        <w:t>s</w:t>
      </w:r>
      <w:r>
        <w:t>upport of Network slicing</w:t>
      </w:r>
    </w:p>
    <w:p w14:paraId="3F1CEF82" w14:textId="3932BD1F" w:rsidR="00EA61AE" w:rsidRDefault="00EA61AE" w:rsidP="00EA61AE">
      <w:bookmarkStart w:id="2" w:name="_Hlk204155124"/>
      <w:r>
        <w:t>This Key issue aim</w:t>
      </w:r>
      <w:r w:rsidR="00001989">
        <w:t>s</w:t>
      </w:r>
      <w:r>
        <w:t xml:space="preserve"> at:</w:t>
      </w:r>
    </w:p>
    <w:p w14:paraId="1D014C0C" w14:textId="4CE3E7C1" w:rsidR="2AD23C2F" w:rsidRDefault="2AD23C2F" w:rsidP="604E4027">
      <w:pPr>
        <w:pStyle w:val="B1"/>
        <w:rPr>
          <w:lang w:val="en-US" w:eastAsia="zh-CN"/>
        </w:rPr>
      </w:pPr>
      <w:r>
        <w:t>a)</w:t>
      </w:r>
      <w:r>
        <w:tab/>
        <w:t>Identifying the set of network slicing features specified in TS 23.501 and other 5GS specifications in SA2 remit to be supported in the initial release of 6G specifications.</w:t>
      </w:r>
    </w:p>
    <w:p w14:paraId="68F2FB1A" w14:textId="6FBF05A2" w:rsidR="2AD23C2F" w:rsidRDefault="2AD23C2F" w:rsidP="604E4027">
      <w:pPr>
        <w:pStyle w:val="B1"/>
        <w:rPr>
          <w:lang w:val="en-US" w:eastAsia="zh-CN"/>
        </w:rPr>
      </w:pPr>
      <w:r w:rsidRPr="604E4027">
        <w:rPr>
          <w:lang w:val="en-US" w:eastAsia="zh-CN"/>
        </w:rPr>
        <w:t>b)</w:t>
      </w:r>
      <w:r>
        <w:tab/>
      </w:r>
      <w:proofErr w:type="gramStart"/>
      <w:r w:rsidRPr="604E4027">
        <w:rPr>
          <w:lang w:val="en-US" w:eastAsia="zh-CN"/>
        </w:rPr>
        <w:t>Identifying  any</w:t>
      </w:r>
      <w:proofErr w:type="gramEnd"/>
      <w:r w:rsidRPr="604E4027">
        <w:rPr>
          <w:lang w:val="en-US" w:eastAsia="zh-CN"/>
        </w:rPr>
        <w:t xml:space="preserve"> possible enhancements of the network slicing features identified in point </w:t>
      </w:r>
      <w:proofErr w:type="gramStart"/>
      <w:r w:rsidRPr="604E4027">
        <w:rPr>
          <w:lang w:val="en-US" w:eastAsia="zh-CN"/>
        </w:rPr>
        <w:t>a)  above</w:t>
      </w:r>
      <w:proofErr w:type="gramEnd"/>
      <w:r w:rsidRPr="604E4027">
        <w:rPr>
          <w:lang w:val="en-US" w:eastAsia="zh-CN"/>
        </w:rPr>
        <w:t xml:space="preserve"> and any new network slicing features in the first release of 6G e.g. to improve monetization and operations by e.g. service/connectivity type selection by the user, service </w:t>
      </w:r>
      <w:proofErr w:type="gramStart"/>
      <w:r w:rsidRPr="604E4027">
        <w:rPr>
          <w:lang w:val="en-US" w:eastAsia="zh-CN"/>
        </w:rPr>
        <w:t>activation notification</w:t>
      </w:r>
      <w:proofErr w:type="gramEnd"/>
      <w:r w:rsidRPr="604E4027">
        <w:rPr>
          <w:lang w:val="en-US" w:eastAsia="zh-CN"/>
        </w:rPr>
        <w:t>/advice, or to improve operational aspects of network slicing in 6G.</w:t>
      </w:r>
    </w:p>
    <w:p w14:paraId="4A5571F3" w14:textId="02BC69E8" w:rsidR="2AD23C2F" w:rsidRDefault="2AD23C2F" w:rsidP="604E4027">
      <w:pPr>
        <w:pStyle w:val="B1"/>
        <w:rPr>
          <w:lang w:val="en-US" w:eastAsia="zh-CN"/>
        </w:rPr>
      </w:pPr>
      <w:r w:rsidRPr="604E4027">
        <w:rPr>
          <w:lang w:val="en-US" w:eastAsia="zh-CN"/>
        </w:rPr>
        <w:t>c)</w:t>
      </w:r>
      <w:r>
        <w:tab/>
      </w:r>
      <w:r w:rsidRPr="604E4027">
        <w:rPr>
          <w:lang w:val="en-US" w:eastAsia="zh-CN"/>
        </w:rPr>
        <w:t>Identifying which of the network slicing feature</w:t>
      </w:r>
      <w:r w:rsidRPr="00B73563">
        <w:rPr>
          <w:lang w:val="en-US" w:eastAsia="zh-CN"/>
        </w:rPr>
        <w:t>s</w:t>
      </w:r>
      <w:r w:rsidR="003570A7" w:rsidRPr="00B73563">
        <w:rPr>
          <w:lang w:val="en-US" w:eastAsia="zh-CN"/>
        </w:rPr>
        <w:t xml:space="preserve"> from the optional 5G network slicing features ported to 6G and the newly defined 6G network slicing features</w:t>
      </w:r>
      <w:r w:rsidRPr="00B73563">
        <w:rPr>
          <w:lang w:val="en-US" w:eastAsia="zh-CN"/>
        </w:rPr>
        <w:t xml:space="preserve"> are mandatory or optional to be supported in the UE and which are mandatory or optional to be supported in the net</w:t>
      </w:r>
      <w:r w:rsidRPr="604E4027">
        <w:rPr>
          <w:lang w:val="en-US" w:eastAsia="zh-CN"/>
        </w:rPr>
        <w:t>work.</w:t>
      </w:r>
    </w:p>
    <w:p w14:paraId="094DC5E0" w14:textId="40BE535B" w:rsidR="2AD23C2F" w:rsidRDefault="2AD23C2F" w:rsidP="604E4027">
      <w:pPr>
        <w:pStyle w:val="B1"/>
        <w:rPr>
          <w:lang w:val="en-US" w:eastAsia="zh-CN"/>
        </w:rPr>
      </w:pPr>
      <w:r w:rsidRPr="604E4027">
        <w:rPr>
          <w:lang w:val="en-US" w:eastAsia="zh-CN"/>
        </w:rPr>
        <w:t>d)</w:t>
      </w:r>
      <w:r>
        <w:tab/>
      </w:r>
      <w:r w:rsidRPr="604E4027">
        <w:rPr>
          <w:lang w:val="en-US" w:eastAsia="zh-CN"/>
        </w:rPr>
        <w:t>Studying any required changes to slicing procedures and features needed due to e.g. changes in MM and SM procedures in 6G and/or due to changes in the architecture (e.g. due to new NFs).</w:t>
      </w:r>
    </w:p>
    <w:p w14:paraId="62C4FDAA" w14:textId="2A5A053D" w:rsidR="2AD23C2F" w:rsidRDefault="2AD23C2F" w:rsidP="604E4027">
      <w:pPr>
        <w:pStyle w:val="B1"/>
        <w:rPr>
          <w:lang w:val="en-US" w:eastAsia="zh-CN"/>
        </w:rPr>
      </w:pPr>
      <w:r w:rsidRPr="604E4027">
        <w:rPr>
          <w:lang w:val="en-US" w:eastAsia="zh-CN"/>
        </w:rPr>
        <w:t>e)</w:t>
      </w:r>
      <w:r>
        <w:tab/>
      </w:r>
      <w:r w:rsidRPr="604E4027">
        <w:rPr>
          <w:lang w:val="en-US" w:eastAsia="zh-CN"/>
        </w:rPr>
        <w:t>Studying the impact on migration and interworking with 5GS for any modified or newly introduced network slicing features.</w:t>
      </w:r>
    </w:p>
    <w:p w14:paraId="38906DF6" w14:textId="45388E92" w:rsidR="604E4027" w:rsidRDefault="604E4027" w:rsidP="604E4027">
      <w:pPr>
        <w:pStyle w:val="B1"/>
        <w:rPr>
          <w:lang w:val="en-US" w:eastAsia="zh-CN"/>
        </w:rPr>
      </w:pPr>
    </w:p>
    <w:p w14:paraId="2E8375A3" w14:textId="77777777" w:rsidR="00EA61AE" w:rsidRDefault="00EA61AE" w:rsidP="00DA4952">
      <w:pPr>
        <w:pStyle w:val="B1"/>
        <w:rPr>
          <w:lang w:val="en-US" w:eastAsia="zh-CN"/>
        </w:rPr>
      </w:pPr>
    </w:p>
    <w:bookmarkEnd w:id="2"/>
    <w:p w14:paraId="0444B58D" w14:textId="77777777" w:rsidR="00EA61AE" w:rsidRPr="00053F6B" w:rsidRDefault="00EA61AE" w:rsidP="00EA61A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  <w:bookmarkEnd w:id="0"/>
    </w:p>
    <w:sectPr w:rsidR="00EA61AE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4D24C" w14:textId="77777777" w:rsidR="009A4396" w:rsidRDefault="009A4396">
      <w:r>
        <w:separator/>
      </w:r>
    </w:p>
  </w:endnote>
  <w:endnote w:type="continuationSeparator" w:id="0">
    <w:p w14:paraId="6D7D73CB" w14:textId="77777777" w:rsidR="009A4396" w:rsidRDefault="009A4396">
      <w:r>
        <w:continuationSeparator/>
      </w:r>
    </w:p>
  </w:endnote>
  <w:endnote w:type="continuationNotice" w:id="1">
    <w:p w14:paraId="4C4E1C79" w14:textId="77777777" w:rsidR="009A4396" w:rsidRDefault="009A43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0AF44" w14:textId="77777777" w:rsidR="009A4396" w:rsidRDefault="009A4396">
      <w:r>
        <w:separator/>
      </w:r>
    </w:p>
  </w:footnote>
  <w:footnote w:type="continuationSeparator" w:id="0">
    <w:p w14:paraId="4F252328" w14:textId="77777777" w:rsidR="009A4396" w:rsidRDefault="009A4396">
      <w:r>
        <w:continuationSeparator/>
      </w:r>
    </w:p>
  </w:footnote>
  <w:footnote w:type="continuationNotice" w:id="1">
    <w:p w14:paraId="69FFF5CD" w14:textId="77777777" w:rsidR="009A4396" w:rsidRDefault="009A43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47116AF"/>
    <w:multiLevelType w:val="hybridMultilevel"/>
    <w:tmpl w:val="0E4CE144"/>
    <w:lvl w:ilvl="0" w:tplc="CF9087C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70731"/>
    <w:multiLevelType w:val="hybridMultilevel"/>
    <w:tmpl w:val="0ADE244C"/>
    <w:lvl w:ilvl="0" w:tplc="3F40D7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56347D"/>
    <w:multiLevelType w:val="hybridMultilevel"/>
    <w:tmpl w:val="71A8B78C"/>
    <w:lvl w:ilvl="0" w:tplc="0A6E8AF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64D22347"/>
    <w:multiLevelType w:val="hybridMultilevel"/>
    <w:tmpl w:val="A02E7608"/>
    <w:lvl w:ilvl="0" w:tplc="07E061F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B2E1568"/>
    <w:multiLevelType w:val="hybridMultilevel"/>
    <w:tmpl w:val="3398CC5E"/>
    <w:lvl w:ilvl="0" w:tplc="0902D9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12"/>
  </w:num>
  <w:num w:numId="8" w16cid:durableId="869488835">
    <w:abstractNumId w:val="15"/>
  </w:num>
  <w:num w:numId="9" w16cid:durableId="1353532250">
    <w:abstractNumId w:val="11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355617930">
    <w:abstractNumId w:val="14"/>
  </w:num>
  <w:num w:numId="13" w16cid:durableId="1110320330">
    <w:abstractNumId w:val="13"/>
  </w:num>
  <w:num w:numId="14" w16cid:durableId="1003313244">
    <w:abstractNumId w:val="10"/>
  </w:num>
  <w:num w:numId="15" w16cid:durableId="302856479">
    <w:abstractNumId w:val="9"/>
  </w:num>
  <w:num w:numId="16" w16cid:durableId="147248095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1989"/>
    <w:rsid w:val="0000349A"/>
    <w:rsid w:val="00003E14"/>
    <w:rsid w:val="00004BEB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BE7"/>
    <w:rsid w:val="00054539"/>
    <w:rsid w:val="000569FF"/>
    <w:rsid w:val="0005754D"/>
    <w:rsid w:val="00057967"/>
    <w:rsid w:val="00060425"/>
    <w:rsid w:val="00060FD0"/>
    <w:rsid w:val="0006360F"/>
    <w:rsid w:val="00063B2A"/>
    <w:rsid w:val="00063D50"/>
    <w:rsid w:val="000648BA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10CC"/>
    <w:rsid w:val="000934A6"/>
    <w:rsid w:val="000942B3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6610"/>
    <w:rsid w:val="000C29D5"/>
    <w:rsid w:val="000C515B"/>
    <w:rsid w:val="000C543E"/>
    <w:rsid w:val="000C5B4D"/>
    <w:rsid w:val="000C7697"/>
    <w:rsid w:val="000D0154"/>
    <w:rsid w:val="000D0BB3"/>
    <w:rsid w:val="000D1B5B"/>
    <w:rsid w:val="000D29B2"/>
    <w:rsid w:val="000E1E2C"/>
    <w:rsid w:val="000E2A62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6BDC"/>
    <w:rsid w:val="00107011"/>
    <w:rsid w:val="00112FC3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03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20DE"/>
    <w:rsid w:val="001A4114"/>
    <w:rsid w:val="001A5589"/>
    <w:rsid w:val="001A5C04"/>
    <w:rsid w:val="001A6A9B"/>
    <w:rsid w:val="001A6DD9"/>
    <w:rsid w:val="001B1574"/>
    <w:rsid w:val="001B1652"/>
    <w:rsid w:val="001B27CD"/>
    <w:rsid w:val="001B373E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23DD"/>
    <w:rsid w:val="001F4892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3355"/>
    <w:rsid w:val="00215130"/>
    <w:rsid w:val="00215C51"/>
    <w:rsid w:val="00216856"/>
    <w:rsid w:val="002168AC"/>
    <w:rsid w:val="00217644"/>
    <w:rsid w:val="00221F7E"/>
    <w:rsid w:val="00223D7E"/>
    <w:rsid w:val="00224A07"/>
    <w:rsid w:val="00224E7C"/>
    <w:rsid w:val="002256F2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3633"/>
    <w:rsid w:val="00253B2A"/>
    <w:rsid w:val="00255791"/>
    <w:rsid w:val="00255957"/>
    <w:rsid w:val="0025600C"/>
    <w:rsid w:val="00256E82"/>
    <w:rsid w:val="002579C0"/>
    <w:rsid w:val="00257B1B"/>
    <w:rsid w:val="00262C38"/>
    <w:rsid w:val="00263549"/>
    <w:rsid w:val="00263D79"/>
    <w:rsid w:val="00266700"/>
    <w:rsid w:val="00267DA4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3EBD"/>
    <w:rsid w:val="0029612E"/>
    <w:rsid w:val="002A04AD"/>
    <w:rsid w:val="002A1857"/>
    <w:rsid w:val="002A1938"/>
    <w:rsid w:val="002A1E80"/>
    <w:rsid w:val="002A2416"/>
    <w:rsid w:val="002A2598"/>
    <w:rsid w:val="002A38DA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260"/>
    <w:rsid w:val="002C653A"/>
    <w:rsid w:val="002C67AD"/>
    <w:rsid w:val="002C7F38"/>
    <w:rsid w:val="002D1FA7"/>
    <w:rsid w:val="002D2D2E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37A2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EEF"/>
    <w:rsid w:val="0031241A"/>
    <w:rsid w:val="0031366B"/>
    <w:rsid w:val="00315035"/>
    <w:rsid w:val="00317380"/>
    <w:rsid w:val="00317881"/>
    <w:rsid w:val="00321434"/>
    <w:rsid w:val="00323645"/>
    <w:rsid w:val="00323727"/>
    <w:rsid w:val="0032400C"/>
    <w:rsid w:val="00327E69"/>
    <w:rsid w:val="0033054B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0A7"/>
    <w:rsid w:val="0035768C"/>
    <w:rsid w:val="003612BE"/>
    <w:rsid w:val="00366977"/>
    <w:rsid w:val="00371032"/>
    <w:rsid w:val="00371B44"/>
    <w:rsid w:val="00371D04"/>
    <w:rsid w:val="003722D5"/>
    <w:rsid w:val="00372400"/>
    <w:rsid w:val="00373748"/>
    <w:rsid w:val="00373E7B"/>
    <w:rsid w:val="00374894"/>
    <w:rsid w:val="00375DEB"/>
    <w:rsid w:val="003768F1"/>
    <w:rsid w:val="00380AF7"/>
    <w:rsid w:val="00380BC6"/>
    <w:rsid w:val="003835C7"/>
    <w:rsid w:val="0038366A"/>
    <w:rsid w:val="00383E4D"/>
    <w:rsid w:val="00386840"/>
    <w:rsid w:val="00386CFF"/>
    <w:rsid w:val="00392367"/>
    <w:rsid w:val="00392811"/>
    <w:rsid w:val="00393AAA"/>
    <w:rsid w:val="00395342"/>
    <w:rsid w:val="00395736"/>
    <w:rsid w:val="0039652E"/>
    <w:rsid w:val="00397B0C"/>
    <w:rsid w:val="003A3642"/>
    <w:rsid w:val="003A4361"/>
    <w:rsid w:val="003A612C"/>
    <w:rsid w:val="003A62FD"/>
    <w:rsid w:val="003A7050"/>
    <w:rsid w:val="003B2B9C"/>
    <w:rsid w:val="003B4949"/>
    <w:rsid w:val="003B569E"/>
    <w:rsid w:val="003C122B"/>
    <w:rsid w:val="003C168A"/>
    <w:rsid w:val="003C1F68"/>
    <w:rsid w:val="003C2EF3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3EC"/>
    <w:rsid w:val="004057EF"/>
    <w:rsid w:val="00405BF2"/>
    <w:rsid w:val="0040686D"/>
    <w:rsid w:val="00406E11"/>
    <w:rsid w:val="00407904"/>
    <w:rsid w:val="00412FC5"/>
    <w:rsid w:val="00413F94"/>
    <w:rsid w:val="0041475F"/>
    <w:rsid w:val="00415360"/>
    <w:rsid w:val="004179BF"/>
    <w:rsid w:val="00421170"/>
    <w:rsid w:val="0042132B"/>
    <w:rsid w:val="00426021"/>
    <w:rsid w:val="00426175"/>
    <w:rsid w:val="00426425"/>
    <w:rsid w:val="00426AF2"/>
    <w:rsid w:val="00433519"/>
    <w:rsid w:val="00433A23"/>
    <w:rsid w:val="00434FB3"/>
    <w:rsid w:val="0043540D"/>
    <w:rsid w:val="004357D2"/>
    <w:rsid w:val="0043698B"/>
    <w:rsid w:val="00437870"/>
    <w:rsid w:val="00440414"/>
    <w:rsid w:val="0044056D"/>
    <w:rsid w:val="0044304F"/>
    <w:rsid w:val="00444829"/>
    <w:rsid w:val="00444B61"/>
    <w:rsid w:val="00444E83"/>
    <w:rsid w:val="004459B0"/>
    <w:rsid w:val="00446659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1132"/>
    <w:rsid w:val="00470323"/>
    <w:rsid w:val="0047077D"/>
    <w:rsid w:val="00471192"/>
    <w:rsid w:val="00472C82"/>
    <w:rsid w:val="00473EA7"/>
    <w:rsid w:val="004748E0"/>
    <w:rsid w:val="004760C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E02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5E03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23F"/>
    <w:rsid w:val="005157A2"/>
    <w:rsid w:val="00520259"/>
    <w:rsid w:val="005202A6"/>
    <w:rsid w:val="00521131"/>
    <w:rsid w:val="005217DB"/>
    <w:rsid w:val="00521BD6"/>
    <w:rsid w:val="00523A3F"/>
    <w:rsid w:val="0052469E"/>
    <w:rsid w:val="00525CA7"/>
    <w:rsid w:val="00527C0B"/>
    <w:rsid w:val="0053191D"/>
    <w:rsid w:val="00531D98"/>
    <w:rsid w:val="005353C9"/>
    <w:rsid w:val="0053586B"/>
    <w:rsid w:val="00540CAC"/>
    <w:rsid w:val="005410F6"/>
    <w:rsid w:val="0054191D"/>
    <w:rsid w:val="00541BAE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87D7B"/>
    <w:rsid w:val="00590DD7"/>
    <w:rsid w:val="00590FF5"/>
    <w:rsid w:val="00591415"/>
    <w:rsid w:val="0059227B"/>
    <w:rsid w:val="00594BE3"/>
    <w:rsid w:val="005A10A2"/>
    <w:rsid w:val="005A4169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CA"/>
    <w:rsid w:val="005C66E5"/>
    <w:rsid w:val="005C7096"/>
    <w:rsid w:val="005C761B"/>
    <w:rsid w:val="005D1A67"/>
    <w:rsid w:val="005D213F"/>
    <w:rsid w:val="005D3A73"/>
    <w:rsid w:val="005D511B"/>
    <w:rsid w:val="005D5AA1"/>
    <w:rsid w:val="005D74D4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0AA"/>
    <w:rsid w:val="00610508"/>
    <w:rsid w:val="00610D48"/>
    <w:rsid w:val="0061334D"/>
    <w:rsid w:val="00613820"/>
    <w:rsid w:val="00615A24"/>
    <w:rsid w:val="006164BB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283"/>
    <w:rsid w:val="00667C02"/>
    <w:rsid w:val="0067045D"/>
    <w:rsid w:val="00671B89"/>
    <w:rsid w:val="00672238"/>
    <w:rsid w:val="00672783"/>
    <w:rsid w:val="006735C5"/>
    <w:rsid w:val="00674BE1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2F56"/>
    <w:rsid w:val="0069398D"/>
    <w:rsid w:val="00693AC5"/>
    <w:rsid w:val="00694899"/>
    <w:rsid w:val="0069495C"/>
    <w:rsid w:val="006A3FC7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2BF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11E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EFB"/>
    <w:rsid w:val="00737224"/>
    <w:rsid w:val="007416CA"/>
    <w:rsid w:val="007418E8"/>
    <w:rsid w:val="007420C7"/>
    <w:rsid w:val="00742165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4155"/>
    <w:rsid w:val="007A5681"/>
    <w:rsid w:val="007B19EA"/>
    <w:rsid w:val="007B395A"/>
    <w:rsid w:val="007B4B7C"/>
    <w:rsid w:val="007B601E"/>
    <w:rsid w:val="007B7D58"/>
    <w:rsid w:val="007C066A"/>
    <w:rsid w:val="007C0A2D"/>
    <w:rsid w:val="007C26A3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24EE"/>
    <w:rsid w:val="0080363E"/>
    <w:rsid w:val="00804880"/>
    <w:rsid w:val="00805224"/>
    <w:rsid w:val="0080717E"/>
    <w:rsid w:val="00810377"/>
    <w:rsid w:val="00810507"/>
    <w:rsid w:val="0081121E"/>
    <w:rsid w:val="00811DBA"/>
    <w:rsid w:val="008142A7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60C5"/>
    <w:rsid w:val="008326F7"/>
    <w:rsid w:val="00832E9B"/>
    <w:rsid w:val="00834707"/>
    <w:rsid w:val="00834C40"/>
    <w:rsid w:val="00836488"/>
    <w:rsid w:val="0083CB59"/>
    <w:rsid w:val="008403BE"/>
    <w:rsid w:val="0084081A"/>
    <w:rsid w:val="0084677A"/>
    <w:rsid w:val="00846B7F"/>
    <w:rsid w:val="008470CD"/>
    <w:rsid w:val="00847B32"/>
    <w:rsid w:val="00850812"/>
    <w:rsid w:val="00851BD8"/>
    <w:rsid w:val="00852655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24BF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4E0B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4E70"/>
    <w:rsid w:val="008C71B0"/>
    <w:rsid w:val="008D00FE"/>
    <w:rsid w:val="008D1704"/>
    <w:rsid w:val="008D191D"/>
    <w:rsid w:val="008D1AF7"/>
    <w:rsid w:val="008D32A7"/>
    <w:rsid w:val="008D34BC"/>
    <w:rsid w:val="008D3F9F"/>
    <w:rsid w:val="008D49D0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50E1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3842"/>
    <w:rsid w:val="00925754"/>
    <w:rsid w:val="00925796"/>
    <w:rsid w:val="00926ABD"/>
    <w:rsid w:val="00927366"/>
    <w:rsid w:val="00930C88"/>
    <w:rsid w:val="00931997"/>
    <w:rsid w:val="00934842"/>
    <w:rsid w:val="00935438"/>
    <w:rsid w:val="009358A1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06C2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0AB"/>
    <w:rsid w:val="00992312"/>
    <w:rsid w:val="00997EE7"/>
    <w:rsid w:val="009A1183"/>
    <w:rsid w:val="009A397A"/>
    <w:rsid w:val="009A3CD2"/>
    <w:rsid w:val="009A4396"/>
    <w:rsid w:val="009A56D7"/>
    <w:rsid w:val="009A604F"/>
    <w:rsid w:val="009A6585"/>
    <w:rsid w:val="009A7AAE"/>
    <w:rsid w:val="009B015F"/>
    <w:rsid w:val="009B1921"/>
    <w:rsid w:val="009B47B8"/>
    <w:rsid w:val="009B4DCD"/>
    <w:rsid w:val="009B5868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6B60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5C2"/>
    <w:rsid w:val="00A0629E"/>
    <w:rsid w:val="00A141D5"/>
    <w:rsid w:val="00A146C6"/>
    <w:rsid w:val="00A15463"/>
    <w:rsid w:val="00A1647B"/>
    <w:rsid w:val="00A17C7B"/>
    <w:rsid w:val="00A20ED6"/>
    <w:rsid w:val="00A21FC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66C82"/>
    <w:rsid w:val="00A7281A"/>
    <w:rsid w:val="00A73848"/>
    <w:rsid w:val="00A74AFD"/>
    <w:rsid w:val="00A750BF"/>
    <w:rsid w:val="00A77C5A"/>
    <w:rsid w:val="00A81552"/>
    <w:rsid w:val="00A81A33"/>
    <w:rsid w:val="00A81FE0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570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84C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5280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5F0"/>
    <w:rsid w:val="00B27E39"/>
    <w:rsid w:val="00B30B4C"/>
    <w:rsid w:val="00B3258F"/>
    <w:rsid w:val="00B333E1"/>
    <w:rsid w:val="00B350D8"/>
    <w:rsid w:val="00B3598F"/>
    <w:rsid w:val="00B3634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12E"/>
    <w:rsid w:val="00B63805"/>
    <w:rsid w:val="00B66CFB"/>
    <w:rsid w:val="00B675A4"/>
    <w:rsid w:val="00B73563"/>
    <w:rsid w:val="00B73C24"/>
    <w:rsid w:val="00B749C5"/>
    <w:rsid w:val="00B74CE2"/>
    <w:rsid w:val="00B75C78"/>
    <w:rsid w:val="00B76763"/>
    <w:rsid w:val="00B76FDD"/>
    <w:rsid w:val="00B7732B"/>
    <w:rsid w:val="00B805A1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4F9"/>
    <w:rsid w:val="00B92418"/>
    <w:rsid w:val="00B92BCC"/>
    <w:rsid w:val="00B931DF"/>
    <w:rsid w:val="00B93591"/>
    <w:rsid w:val="00B93E90"/>
    <w:rsid w:val="00B94CE6"/>
    <w:rsid w:val="00B95B28"/>
    <w:rsid w:val="00B97BDA"/>
    <w:rsid w:val="00BA0E84"/>
    <w:rsid w:val="00BA1737"/>
    <w:rsid w:val="00BA344D"/>
    <w:rsid w:val="00BA389E"/>
    <w:rsid w:val="00BA67EF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E0B69"/>
    <w:rsid w:val="00BE13E2"/>
    <w:rsid w:val="00BE56DB"/>
    <w:rsid w:val="00BF12F2"/>
    <w:rsid w:val="00BF2B6C"/>
    <w:rsid w:val="00BF36CF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D3A"/>
    <w:rsid w:val="00C16E2F"/>
    <w:rsid w:val="00C22D17"/>
    <w:rsid w:val="00C23CE1"/>
    <w:rsid w:val="00C24764"/>
    <w:rsid w:val="00C24957"/>
    <w:rsid w:val="00C25A51"/>
    <w:rsid w:val="00C2670F"/>
    <w:rsid w:val="00C26BB2"/>
    <w:rsid w:val="00C27A66"/>
    <w:rsid w:val="00C30B05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86534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2DDA"/>
    <w:rsid w:val="00D230E7"/>
    <w:rsid w:val="00D255EB"/>
    <w:rsid w:val="00D259BE"/>
    <w:rsid w:val="00D267E2"/>
    <w:rsid w:val="00D30812"/>
    <w:rsid w:val="00D31636"/>
    <w:rsid w:val="00D31A36"/>
    <w:rsid w:val="00D33604"/>
    <w:rsid w:val="00D35338"/>
    <w:rsid w:val="00D357A5"/>
    <w:rsid w:val="00D3657B"/>
    <w:rsid w:val="00D3768C"/>
    <w:rsid w:val="00D37B08"/>
    <w:rsid w:val="00D407B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52CE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4952"/>
    <w:rsid w:val="00DA603F"/>
    <w:rsid w:val="00DA64F0"/>
    <w:rsid w:val="00DB0237"/>
    <w:rsid w:val="00DB1936"/>
    <w:rsid w:val="00DB2C84"/>
    <w:rsid w:val="00DB4B56"/>
    <w:rsid w:val="00DC1055"/>
    <w:rsid w:val="00DC1D96"/>
    <w:rsid w:val="00DC267B"/>
    <w:rsid w:val="00DC3080"/>
    <w:rsid w:val="00DC30EC"/>
    <w:rsid w:val="00DC50EF"/>
    <w:rsid w:val="00DC5477"/>
    <w:rsid w:val="00DC772C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59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412E"/>
    <w:rsid w:val="00E45836"/>
    <w:rsid w:val="00E4794F"/>
    <w:rsid w:val="00E500D9"/>
    <w:rsid w:val="00E51EDF"/>
    <w:rsid w:val="00E527F8"/>
    <w:rsid w:val="00E52BB5"/>
    <w:rsid w:val="00E54A31"/>
    <w:rsid w:val="00E54E1A"/>
    <w:rsid w:val="00E55B77"/>
    <w:rsid w:val="00E563A0"/>
    <w:rsid w:val="00E605C6"/>
    <w:rsid w:val="00E60F0A"/>
    <w:rsid w:val="00E621AB"/>
    <w:rsid w:val="00E6228B"/>
    <w:rsid w:val="00E643B3"/>
    <w:rsid w:val="00E6444B"/>
    <w:rsid w:val="00E66535"/>
    <w:rsid w:val="00E66F24"/>
    <w:rsid w:val="00E72477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61AE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3D17"/>
    <w:rsid w:val="00F170BB"/>
    <w:rsid w:val="00F17B01"/>
    <w:rsid w:val="00F17C32"/>
    <w:rsid w:val="00F20541"/>
    <w:rsid w:val="00F20735"/>
    <w:rsid w:val="00F21732"/>
    <w:rsid w:val="00F21A41"/>
    <w:rsid w:val="00F22683"/>
    <w:rsid w:val="00F24D17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304A"/>
    <w:rsid w:val="00F440FA"/>
    <w:rsid w:val="00F445E9"/>
    <w:rsid w:val="00F45BC8"/>
    <w:rsid w:val="00F504CC"/>
    <w:rsid w:val="00F524A3"/>
    <w:rsid w:val="00F543E5"/>
    <w:rsid w:val="00F579D0"/>
    <w:rsid w:val="00F57B1F"/>
    <w:rsid w:val="00F61024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492"/>
    <w:rsid w:val="00F939C0"/>
    <w:rsid w:val="00F943E3"/>
    <w:rsid w:val="00F9558A"/>
    <w:rsid w:val="00F95D77"/>
    <w:rsid w:val="00F966D3"/>
    <w:rsid w:val="00F96D8A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6BF8"/>
    <w:rsid w:val="00FB7A41"/>
    <w:rsid w:val="00FC2033"/>
    <w:rsid w:val="00FC249C"/>
    <w:rsid w:val="00FC2851"/>
    <w:rsid w:val="00FC4DE1"/>
    <w:rsid w:val="00FC7D0A"/>
    <w:rsid w:val="00FD07C6"/>
    <w:rsid w:val="00FD384D"/>
    <w:rsid w:val="00FD4AB3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2A817E0"/>
    <w:rsid w:val="0439C1E7"/>
    <w:rsid w:val="0445972C"/>
    <w:rsid w:val="058A34CF"/>
    <w:rsid w:val="05F5BCFB"/>
    <w:rsid w:val="0603D92C"/>
    <w:rsid w:val="06052371"/>
    <w:rsid w:val="06F292FD"/>
    <w:rsid w:val="073B581F"/>
    <w:rsid w:val="073C701D"/>
    <w:rsid w:val="075A2C5D"/>
    <w:rsid w:val="07613962"/>
    <w:rsid w:val="0853524A"/>
    <w:rsid w:val="08D237C7"/>
    <w:rsid w:val="097B27F6"/>
    <w:rsid w:val="09BC6DC0"/>
    <w:rsid w:val="0A9AD269"/>
    <w:rsid w:val="0AB7EA50"/>
    <w:rsid w:val="0AF1580E"/>
    <w:rsid w:val="0B184C61"/>
    <w:rsid w:val="0BA30FA4"/>
    <w:rsid w:val="0BC68CF7"/>
    <w:rsid w:val="0C824514"/>
    <w:rsid w:val="0C9E59ED"/>
    <w:rsid w:val="0CF040E7"/>
    <w:rsid w:val="0D035236"/>
    <w:rsid w:val="0D3D44A8"/>
    <w:rsid w:val="0D521E98"/>
    <w:rsid w:val="0E25828C"/>
    <w:rsid w:val="0E436F55"/>
    <w:rsid w:val="0E4C09A0"/>
    <w:rsid w:val="10365A14"/>
    <w:rsid w:val="10A383D8"/>
    <w:rsid w:val="110C09E3"/>
    <w:rsid w:val="119BE63B"/>
    <w:rsid w:val="11BC0CB7"/>
    <w:rsid w:val="12FB74CC"/>
    <w:rsid w:val="1320829C"/>
    <w:rsid w:val="13A6995C"/>
    <w:rsid w:val="13D31B16"/>
    <w:rsid w:val="14348BF2"/>
    <w:rsid w:val="14CC2BF8"/>
    <w:rsid w:val="160291EC"/>
    <w:rsid w:val="163AFBA0"/>
    <w:rsid w:val="16B7A36B"/>
    <w:rsid w:val="1800B48C"/>
    <w:rsid w:val="18CEC1E8"/>
    <w:rsid w:val="1B2DF1DB"/>
    <w:rsid w:val="1B7BFBF6"/>
    <w:rsid w:val="1BE195C5"/>
    <w:rsid w:val="1C4133C8"/>
    <w:rsid w:val="1D68CB12"/>
    <w:rsid w:val="1DCFADB4"/>
    <w:rsid w:val="1DD5D0D1"/>
    <w:rsid w:val="1DECBB7E"/>
    <w:rsid w:val="1E9107DB"/>
    <w:rsid w:val="1E9B1AEC"/>
    <w:rsid w:val="1F33BE44"/>
    <w:rsid w:val="1FC44E6E"/>
    <w:rsid w:val="203517D0"/>
    <w:rsid w:val="20453E87"/>
    <w:rsid w:val="208D74B8"/>
    <w:rsid w:val="209C3F94"/>
    <w:rsid w:val="20CC455F"/>
    <w:rsid w:val="22EE69D2"/>
    <w:rsid w:val="234B2B27"/>
    <w:rsid w:val="235CEC2E"/>
    <w:rsid w:val="23B4A517"/>
    <w:rsid w:val="23B8FA15"/>
    <w:rsid w:val="2413BFAD"/>
    <w:rsid w:val="2526034E"/>
    <w:rsid w:val="25B52118"/>
    <w:rsid w:val="25EC50D5"/>
    <w:rsid w:val="26ECEE7B"/>
    <w:rsid w:val="27CC53BC"/>
    <w:rsid w:val="28374CA5"/>
    <w:rsid w:val="285AADA8"/>
    <w:rsid w:val="28A8AE9D"/>
    <w:rsid w:val="28CA29A8"/>
    <w:rsid w:val="28D5A766"/>
    <w:rsid w:val="28F14849"/>
    <w:rsid w:val="29108E26"/>
    <w:rsid w:val="291366F9"/>
    <w:rsid w:val="291A7177"/>
    <w:rsid w:val="296C0AC5"/>
    <w:rsid w:val="29F7B602"/>
    <w:rsid w:val="2AD23C2F"/>
    <w:rsid w:val="2BBEE6F9"/>
    <w:rsid w:val="2C813B73"/>
    <w:rsid w:val="2D03E508"/>
    <w:rsid w:val="2D5AE4D6"/>
    <w:rsid w:val="2DC969B0"/>
    <w:rsid w:val="2E23AD72"/>
    <w:rsid w:val="2EC2E8FE"/>
    <w:rsid w:val="2F234ABA"/>
    <w:rsid w:val="2F75F268"/>
    <w:rsid w:val="2F82D8F2"/>
    <w:rsid w:val="337263D7"/>
    <w:rsid w:val="34D5AF70"/>
    <w:rsid w:val="354AB918"/>
    <w:rsid w:val="371B512C"/>
    <w:rsid w:val="37D6923C"/>
    <w:rsid w:val="38383D47"/>
    <w:rsid w:val="3841F605"/>
    <w:rsid w:val="39311914"/>
    <w:rsid w:val="3A4EF5E6"/>
    <w:rsid w:val="3A862A80"/>
    <w:rsid w:val="3AB892BB"/>
    <w:rsid w:val="3B3F4EA3"/>
    <w:rsid w:val="3BB377C4"/>
    <w:rsid w:val="3BB98A88"/>
    <w:rsid w:val="3C691481"/>
    <w:rsid w:val="3D0766BF"/>
    <w:rsid w:val="3D715F78"/>
    <w:rsid w:val="3D7DC4E7"/>
    <w:rsid w:val="3DDCFF1D"/>
    <w:rsid w:val="3DEA7881"/>
    <w:rsid w:val="3E1AD3A5"/>
    <w:rsid w:val="3F3E3857"/>
    <w:rsid w:val="3F48ED36"/>
    <w:rsid w:val="3FA986BF"/>
    <w:rsid w:val="4213B8A6"/>
    <w:rsid w:val="421D0EF7"/>
    <w:rsid w:val="425FB725"/>
    <w:rsid w:val="426C40A1"/>
    <w:rsid w:val="426C62CB"/>
    <w:rsid w:val="4439267C"/>
    <w:rsid w:val="4878C0B0"/>
    <w:rsid w:val="497B19A3"/>
    <w:rsid w:val="498375C6"/>
    <w:rsid w:val="4B788DB5"/>
    <w:rsid w:val="4CDDBD09"/>
    <w:rsid w:val="4D2A89DB"/>
    <w:rsid w:val="4DF060AD"/>
    <w:rsid w:val="4E1D1B02"/>
    <w:rsid w:val="4EB71254"/>
    <w:rsid w:val="4F898C3A"/>
    <w:rsid w:val="4FF36F2E"/>
    <w:rsid w:val="5096ED60"/>
    <w:rsid w:val="510D8978"/>
    <w:rsid w:val="51198076"/>
    <w:rsid w:val="512A4D7A"/>
    <w:rsid w:val="51CDA9BB"/>
    <w:rsid w:val="521255F5"/>
    <w:rsid w:val="52344EB9"/>
    <w:rsid w:val="527C2B92"/>
    <w:rsid w:val="528DBFE2"/>
    <w:rsid w:val="546E0297"/>
    <w:rsid w:val="54A3439B"/>
    <w:rsid w:val="54A3492E"/>
    <w:rsid w:val="54F5A4FE"/>
    <w:rsid w:val="574DA90E"/>
    <w:rsid w:val="580B0E41"/>
    <w:rsid w:val="58AC8CDC"/>
    <w:rsid w:val="5A95DB86"/>
    <w:rsid w:val="5A9F7A43"/>
    <w:rsid w:val="5B366ACB"/>
    <w:rsid w:val="5C686CCC"/>
    <w:rsid w:val="5C9D1287"/>
    <w:rsid w:val="5CFC4A5C"/>
    <w:rsid w:val="5D9C95FB"/>
    <w:rsid w:val="5DCA0185"/>
    <w:rsid w:val="5E905652"/>
    <w:rsid w:val="5EC59781"/>
    <w:rsid w:val="604E4027"/>
    <w:rsid w:val="6079FE8C"/>
    <w:rsid w:val="60A2A23E"/>
    <w:rsid w:val="60C22019"/>
    <w:rsid w:val="60EBD10E"/>
    <w:rsid w:val="61C58C22"/>
    <w:rsid w:val="61D97062"/>
    <w:rsid w:val="61E3FC0F"/>
    <w:rsid w:val="61E9267E"/>
    <w:rsid w:val="62B246B6"/>
    <w:rsid w:val="63095AB3"/>
    <w:rsid w:val="634BBBA3"/>
    <w:rsid w:val="635A0D7F"/>
    <w:rsid w:val="64248836"/>
    <w:rsid w:val="645A2300"/>
    <w:rsid w:val="64D5A062"/>
    <w:rsid w:val="64E37348"/>
    <w:rsid w:val="65315751"/>
    <w:rsid w:val="65DA7C89"/>
    <w:rsid w:val="662DF3C7"/>
    <w:rsid w:val="6713DEC2"/>
    <w:rsid w:val="6735E2EE"/>
    <w:rsid w:val="6786A242"/>
    <w:rsid w:val="678E5FE2"/>
    <w:rsid w:val="67A4A510"/>
    <w:rsid w:val="687D32B1"/>
    <w:rsid w:val="6988ED4F"/>
    <w:rsid w:val="69F77D15"/>
    <w:rsid w:val="6C647804"/>
    <w:rsid w:val="6D9B093D"/>
    <w:rsid w:val="6E5208B3"/>
    <w:rsid w:val="6FC918BD"/>
    <w:rsid w:val="6FF249A0"/>
    <w:rsid w:val="7042E57E"/>
    <w:rsid w:val="7078478A"/>
    <w:rsid w:val="708609A4"/>
    <w:rsid w:val="71820034"/>
    <w:rsid w:val="71E72320"/>
    <w:rsid w:val="71F67B4D"/>
    <w:rsid w:val="72E007C6"/>
    <w:rsid w:val="746A1977"/>
    <w:rsid w:val="7589FFD9"/>
    <w:rsid w:val="75D90A1D"/>
    <w:rsid w:val="76BF74F7"/>
    <w:rsid w:val="78913FD2"/>
    <w:rsid w:val="789E5485"/>
    <w:rsid w:val="78E12AAD"/>
    <w:rsid w:val="79E9330F"/>
    <w:rsid w:val="7A0E7594"/>
    <w:rsid w:val="7A29A470"/>
    <w:rsid w:val="7A8ACDA0"/>
    <w:rsid w:val="7A8D5C20"/>
    <w:rsid w:val="7AC63147"/>
    <w:rsid w:val="7B1A2E07"/>
    <w:rsid w:val="7B603DDA"/>
    <w:rsid w:val="7B9C1ED7"/>
    <w:rsid w:val="7BCEEB2D"/>
    <w:rsid w:val="7C2AB7E5"/>
    <w:rsid w:val="7C2E6F8C"/>
    <w:rsid w:val="7D83A938"/>
    <w:rsid w:val="7F0772EA"/>
    <w:rsid w:val="7F148779"/>
    <w:rsid w:val="7F4859BD"/>
    <w:rsid w:val="7F64A9FA"/>
    <w:rsid w:val="7FB6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01276160-318E-4FA3-BAA1-B1323BC5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RBI5PAMIO524-1616901215-51926</_dlc_DocId>
    <_dlc_DocIdUrl xmlns="71c5aaf6-e6ce-465b-b873-5148d2a4c105">
      <Url>https://nokia.sharepoint.com/sites/gxp/_layouts/15/DocIdRedir.aspx?ID=RBI5PAMIO524-1616901215-51926</Url>
      <Description>RBI5PAMIO524-1616901215-51926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F766737-9D09-4F61-B6BA-7AA65BC4DE0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5E0F66-5ADB-4FC9-8616-0E9AAAD340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7FB7F77E-50CE-44DC-BD31-E76A330EC8C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812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Alessio Casati (Nokia)</cp:lastModifiedBy>
  <cp:revision>59</cp:revision>
  <cp:lastPrinted>1900-01-02T06:30:00Z</cp:lastPrinted>
  <dcterms:created xsi:type="dcterms:W3CDTF">2025-06-27T20:45:00Z</dcterms:created>
  <dcterms:modified xsi:type="dcterms:W3CDTF">2025-08-13T13:32:00Z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8b51ccb6-a646-430f-a9f7-0dc61e23afa4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